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D9307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93072">
              <w:rPr>
                <w:b/>
                <w:sz w:val="26"/>
                <w:szCs w:val="26"/>
                <w:lang w:val="en-US"/>
              </w:rPr>
              <w:t>203C_015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93072" w:rsidRDefault="008B73F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D93072">
              <w:rPr>
                <w:b/>
                <w:sz w:val="26"/>
                <w:szCs w:val="26"/>
                <w:lang w:val="en-US"/>
              </w:rPr>
              <w:t>2079527</w:t>
            </w:r>
            <w:r w:rsidR="00C44B8B" w:rsidRPr="00D93072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472D3">
        <w:rPr>
          <w:b/>
          <w:sz w:val="26"/>
          <w:szCs w:val="26"/>
        </w:rPr>
        <w:t>(</w:t>
      </w:r>
      <w:r w:rsidR="008B73F4" w:rsidRPr="00260146">
        <w:rPr>
          <w:b/>
          <w:sz w:val="26"/>
          <w:szCs w:val="26"/>
        </w:rPr>
        <w:t>Оголовок ОГ14 3.407.1-143.8.37</w:t>
      </w:r>
      <w:r w:rsidR="006472D3">
        <w:rPr>
          <w:b/>
          <w:sz w:val="26"/>
          <w:szCs w:val="26"/>
        </w:rPr>
        <w:t>)</w:t>
      </w:r>
      <w:r w:rsidR="004C61E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C61EB">
        <w:rPr>
          <w:b/>
          <w:sz w:val="26"/>
          <w:szCs w:val="26"/>
          <w:u w:val="single"/>
        </w:rPr>
        <w:t>203</w:t>
      </w:r>
      <w:r w:rsidR="00F115B9" w:rsidRPr="004C61E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6472D3">
        <w:rPr>
          <w:sz w:val="24"/>
          <w:szCs w:val="24"/>
        </w:rPr>
        <w:t xml:space="preserve">требования, характеристики </w:t>
      </w:r>
      <w:r w:rsidR="00D601A5" w:rsidRPr="006472D3">
        <w:rPr>
          <w:sz w:val="24"/>
          <w:szCs w:val="24"/>
        </w:rPr>
        <w:t>траверс</w:t>
      </w:r>
      <w:r w:rsidR="004F4E9E" w:rsidRPr="006472D3">
        <w:rPr>
          <w:sz w:val="24"/>
          <w:szCs w:val="24"/>
        </w:rPr>
        <w:t xml:space="preserve"> должны соответствовать </w:t>
      </w:r>
      <w:r w:rsidR="001759FB" w:rsidRPr="006472D3">
        <w:rPr>
          <w:sz w:val="24"/>
          <w:szCs w:val="24"/>
        </w:rPr>
        <w:t>требованиям</w:t>
      </w:r>
      <w:bookmarkStart w:id="1" w:name="Поле4"/>
      <w:r w:rsidR="003E589B" w:rsidRPr="006472D3">
        <w:rPr>
          <w:sz w:val="24"/>
          <w:szCs w:val="24"/>
        </w:rPr>
        <w:t xml:space="preserve"> Ти</w:t>
      </w:r>
      <w:r w:rsidR="0068415F">
        <w:rPr>
          <w:sz w:val="24"/>
          <w:szCs w:val="24"/>
        </w:rPr>
        <w:t xml:space="preserve">пового проекта </w:t>
      </w:r>
      <w:r w:rsidR="008B73F4" w:rsidRPr="006472D3">
        <w:rPr>
          <w:sz w:val="24"/>
          <w:szCs w:val="24"/>
        </w:rPr>
        <w:t>3.407.1-143.8.37</w:t>
      </w:r>
      <w:r w:rsidR="0073431B" w:rsidRPr="006472D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C61EB" w:rsidRDefault="004C61EB" w:rsidP="00A9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C61EB" w:rsidRDefault="004C61EB" w:rsidP="004C61E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C61EB" w:rsidRDefault="004C61EB" w:rsidP="004C61E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C61EB" w:rsidRDefault="004C61EB" w:rsidP="004C61E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C61EB" w:rsidRDefault="004C61EB" w:rsidP="004C61E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C61EB" w:rsidRDefault="004C61EB" w:rsidP="004C61E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C61EB" w:rsidRDefault="004C61EB" w:rsidP="004C61E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C61EB" w:rsidRDefault="004C61EB" w:rsidP="004C61E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C61EB" w:rsidRDefault="004C61EB" w:rsidP="004C61E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C61EB" w:rsidRDefault="004C61EB" w:rsidP="004C61E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C61EB" w:rsidRDefault="004C61EB" w:rsidP="004C61E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C61EB" w:rsidRDefault="004C61EB" w:rsidP="004C61E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C61EB" w:rsidRDefault="004C61EB" w:rsidP="004C61E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61EB" w:rsidRDefault="004C61EB" w:rsidP="004C61E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C61EB" w:rsidRDefault="00A94084" w:rsidP="004C61E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472D3">
        <w:rPr>
          <w:sz w:val="24"/>
          <w:szCs w:val="24"/>
        </w:rPr>
        <w:t>Типового проекта 3.407.1-143.8.37</w:t>
      </w:r>
      <w:r w:rsidR="004C61EB">
        <w:rPr>
          <w:sz w:val="26"/>
          <w:szCs w:val="26"/>
        </w:rPr>
        <w:t>;</w:t>
      </w:r>
    </w:p>
    <w:p w:rsidR="004C61EB" w:rsidRDefault="004C61EB" w:rsidP="004C61E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C61EB" w:rsidRDefault="004C61EB" w:rsidP="004C61E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C61EB" w:rsidRDefault="004C61EB" w:rsidP="004C61E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C61EB" w:rsidRDefault="004C61EB" w:rsidP="004C61E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C61EB" w:rsidRDefault="004C61EB" w:rsidP="00A9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C61EB" w:rsidRDefault="004C61EB" w:rsidP="004C61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C61EB" w:rsidRDefault="004C61EB" w:rsidP="004C61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61EB" w:rsidRDefault="004C61EB" w:rsidP="00A9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C61EB" w:rsidRDefault="004C61EB" w:rsidP="004C61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C61EB" w:rsidRDefault="004C61EB" w:rsidP="004C61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61EB" w:rsidRDefault="004C61EB" w:rsidP="00A9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C61EB" w:rsidRDefault="004C61EB" w:rsidP="004C61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C61EB" w:rsidRDefault="004C61EB" w:rsidP="004C61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C61EB" w:rsidRDefault="004C61EB" w:rsidP="004C61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C61EB" w:rsidRDefault="004C61EB" w:rsidP="004C61E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C61EB" w:rsidRDefault="004C61EB" w:rsidP="004C61E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C61EB" w:rsidRDefault="004C61EB" w:rsidP="00A940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C61EB" w:rsidRDefault="004C61EB" w:rsidP="004C6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C61EB" w:rsidRDefault="004C61EB" w:rsidP="004C61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63A" w:rsidRDefault="0031363A">
      <w:r>
        <w:separator/>
      </w:r>
    </w:p>
  </w:endnote>
  <w:endnote w:type="continuationSeparator" w:id="0">
    <w:p w:rsidR="0031363A" w:rsidRDefault="0031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63A" w:rsidRDefault="0031363A">
      <w:r>
        <w:separator/>
      </w:r>
    </w:p>
  </w:footnote>
  <w:footnote w:type="continuationSeparator" w:id="0">
    <w:p w:rsidR="0031363A" w:rsidRDefault="00313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752F8B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F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D5B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27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146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363A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89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28E7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1EB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2D3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5F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53A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B73F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0C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084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603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072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2EA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0AC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6BCFCF-7CD9-403B-B215-D5F093D4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95E5D-267D-49C0-868F-1CF990DD5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4A27D6-E375-4F68-8FE2-47B8C7B4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AD6F8-FF54-4F4A-9357-28C7509252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A1B10AF-4D2D-486A-8DCC-68E96F01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26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2015-05-15T10:47:00Z</dcterms:created>
  <dcterms:modified xsi:type="dcterms:W3CDTF">2015-09-24T09:39:00Z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